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67E" w:rsidRDefault="00A2467E" w:rsidP="00A246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TOLLE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A2467E" w:rsidRDefault="00A2467E" w:rsidP="00A246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467E" w:rsidRDefault="00A2467E" w:rsidP="00A246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467E" w:rsidRDefault="00A2467E" w:rsidP="00A246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 when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Kyrkeby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Escheator of Hertfordshire(q.v.), </w:t>
      </w:r>
    </w:p>
    <w:p w:rsidR="00A2467E" w:rsidRDefault="00A2467E" w:rsidP="00A246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released lands in the manor of Weston, Hertfordshire, to Margery</w:t>
      </w:r>
    </w:p>
    <w:p w:rsidR="00A2467E" w:rsidRDefault="00A2467E" w:rsidP="00A246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Argentine(q.v.) as her dower.</w:t>
      </w:r>
    </w:p>
    <w:p w:rsidR="00A2467E" w:rsidRDefault="00A2467E" w:rsidP="00A246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667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21-28)</w:t>
      </w:r>
    </w:p>
    <w:p w:rsidR="00A2467E" w:rsidRDefault="00A2467E" w:rsidP="00A246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467E" w:rsidRDefault="00A2467E" w:rsidP="00A246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2467E" w:rsidRDefault="00A2467E" w:rsidP="00A246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  <w:bookmarkStart w:id="0" w:name="_GoBack"/>
      <w:bookmarkEnd w:id="0"/>
    </w:p>
    <w:sectPr w:rsidR="00DD5B8A" w:rsidRPr="00A246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67E" w:rsidRDefault="00A2467E" w:rsidP="00564E3C">
      <w:pPr>
        <w:spacing w:after="0" w:line="240" w:lineRule="auto"/>
      </w:pPr>
      <w:r>
        <w:separator/>
      </w:r>
    </w:p>
  </w:endnote>
  <w:endnote w:type="continuationSeparator" w:id="0">
    <w:p w:rsidR="00A2467E" w:rsidRDefault="00A2467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2467E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67E" w:rsidRDefault="00A2467E" w:rsidP="00564E3C">
      <w:pPr>
        <w:spacing w:after="0" w:line="240" w:lineRule="auto"/>
      </w:pPr>
      <w:r>
        <w:separator/>
      </w:r>
    </w:p>
  </w:footnote>
  <w:footnote w:type="continuationSeparator" w:id="0">
    <w:p w:rsidR="00A2467E" w:rsidRDefault="00A2467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67E"/>
    <w:rsid w:val="00372DC6"/>
    <w:rsid w:val="00564E3C"/>
    <w:rsid w:val="0064591D"/>
    <w:rsid w:val="00A2467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02B52"/>
  <w15:chartTrackingRefBased/>
  <w15:docId w15:val="{0702560D-D534-4C24-81FE-9F562275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24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2015-10-09T12:20:00Z</dcterms:created>
  <dcterms:modified xsi:type="dcterms:W3CDTF">2015-10-09T12:21:00Z</dcterms:modified>
</cp:coreProperties>
</file>